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6ED9C" w14:textId="77777777" w:rsidR="00E56F87" w:rsidRDefault="00E56F87" w:rsidP="00E56F87">
      <w:pPr>
        <w:pStyle w:val="NoSpacing"/>
      </w:pPr>
      <w:r>
        <w:rPr>
          <w:u w:val="single"/>
        </w:rPr>
        <w:t>William FENDYK</w:t>
      </w:r>
      <w:r>
        <w:t xml:space="preserve">      (fl.1484)</w:t>
      </w:r>
    </w:p>
    <w:p w14:paraId="4C26547C" w14:textId="77777777" w:rsidR="00E56F87" w:rsidRDefault="00E56F87" w:rsidP="00E56F87">
      <w:pPr>
        <w:pStyle w:val="NoSpacing"/>
      </w:pPr>
      <w:r>
        <w:t>of Hardwick by West Winch, Norfolk. Husbandman.</w:t>
      </w:r>
    </w:p>
    <w:p w14:paraId="7583F894" w14:textId="77777777" w:rsidR="00E56F87" w:rsidRDefault="00E56F87" w:rsidP="00E56F87">
      <w:pPr>
        <w:pStyle w:val="NoSpacing"/>
      </w:pPr>
    </w:p>
    <w:p w14:paraId="62E4364E" w14:textId="32D47E9A" w:rsidR="00E56F87" w:rsidRDefault="00E56F87" w:rsidP="00E56F87">
      <w:pPr>
        <w:pStyle w:val="NoSpacing"/>
      </w:pPr>
    </w:p>
    <w:p w14:paraId="5118FFCA" w14:textId="77777777" w:rsidR="001D4174" w:rsidRDefault="001D4174" w:rsidP="001D4174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Brouster</w:t>
      </w:r>
      <w:proofErr w:type="spellEnd"/>
      <w:r>
        <w:t>(q.v.) brought a plaint of debt against him.</w:t>
      </w:r>
    </w:p>
    <w:p w14:paraId="4719CD9C" w14:textId="77777777" w:rsidR="001D4174" w:rsidRDefault="001D4174" w:rsidP="001D417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43F1C2B9" w14:textId="77777777" w:rsidR="001D4174" w:rsidRDefault="001D4174" w:rsidP="001D4174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Brouster</w:t>
      </w:r>
      <w:proofErr w:type="spellEnd"/>
      <w:r>
        <w:t>(q.v.) brought a plaint of debt against him,</w:t>
      </w:r>
    </w:p>
    <w:p w14:paraId="2CC80003" w14:textId="77777777" w:rsidR="001D4174" w:rsidRDefault="001D4174" w:rsidP="001D4174">
      <w:pPr>
        <w:pStyle w:val="NoSpacing"/>
      </w:pPr>
      <w:r>
        <w:tab/>
      </w:r>
      <w:r>
        <w:tab/>
        <w:t xml:space="preserve">John </w:t>
      </w:r>
      <w:proofErr w:type="spellStart"/>
      <w:r>
        <w:t>Trotte</w:t>
      </w:r>
      <w:proofErr w:type="spellEnd"/>
      <w:r>
        <w:t xml:space="preserve"> of Lynn(q.v.) and John </w:t>
      </w:r>
      <w:proofErr w:type="spellStart"/>
      <w:r>
        <w:t>Kenston</w:t>
      </w:r>
      <w:proofErr w:type="spellEnd"/>
      <w:r>
        <w:t xml:space="preserve"> of North </w:t>
      </w:r>
      <w:proofErr w:type="spellStart"/>
      <w:r>
        <w:t>Runcton</w:t>
      </w:r>
      <w:proofErr w:type="spellEnd"/>
      <w:r>
        <w:t>(q.v.)</w:t>
      </w:r>
    </w:p>
    <w:p w14:paraId="1D099691" w14:textId="0FB52D8A" w:rsidR="00795C57" w:rsidRDefault="001D4174" w:rsidP="001D4174">
      <w:pPr>
        <w:pStyle w:val="NoSpacing"/>
      </w:pPr>
      <w:r>
        <w:tab/>
      </w:r>
      <w:r>
        <w:tab/>
        <w:t>(ibid.)</w:t>
      </w:r>
    </w:p>
    <w:p w14:paraId="680447F1" w14:textId="77777777" w:rsidR="00E56F87" w:rsidRDefault="00E56F87" w:rsidP="00E56F87">
      <w:pPr>
        <w:pStyle w:val="NoSpacing"/>
      </w:pPr>
      <w:r>
        <w:tab/>
        <w:t>1484</w:t>
      </w:r>
      <w:r>
        <w:tab/>
        <w:t xml:space="preserve">Robert Beeston(q.v.) brought a plaint of debt against him, Nicholas  </w:t>
      </w:r>
    </w:p>
    <w:p w14:paraId="0748E130" w14:textId="77777777" w:rsidR="00E56F87" w:rsidRDefault="00E56F87" w:rsidP="00E56F87">
      <w:pPr>
        <w:pStyle w:val="NoSpacing"/>
      </w:pPr>
      <w:r>
        <w:tab/>
      </w:r>
      <w:r>
        <w:tab/>
        <w:t>Samson of South Lynn(q.v.) and Robert Parker of South Lynn(q.v.)</w:t>
      </w:r>
    </w:p>
    <w:p w14:paraId="11F3B2DA" w14:textId="77777777" w:rsidR="00E56F87" w:rsidRDefault="00E56F87" w:rsidP="00E56F8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4D210274" w14:textId="77777777" w:rsidR="00E56F87" w:rsidRDefault="00E56F87" w:rsidP="00E56F87">
      <w:pPr>
        <w:pStyle w:val="NoSpacing"/>
      </w:pPr>
    </w:p>
    <w:p w14:paraId="0667EAE5" w14:textId="77777777" w:rsidR="00E56F87" w:rsidRDefault="00E56F87" w:rsidP="00E56F87">
      <w:pPr>
        <w:pStyle w:val="NoSpacing"/>
      </w:pPr>
    </w:p>
    <w:p w14:paraId="5BAB02FF" w14:textId="73146749" w:rsidR="00E47068" w:rsidRDefault="00E56F87" w:rsidP="00E56F87">
      <w:pPr>
        <w:pStyle w:val="NoSpacing"/>
      </w:pPr>
      <w:r>
        <w:t>21 September 2013</w:t>
      </w:r>
    </w:p>
    <w:p w14:paraId="70CB5F64" w14:textId="25C8099B" w:rsidR="001D4174" w:rsidRPr="00C009D8" w:rsidRDefault="001D4174" w:rsidP="00E56F87">
      <w:pPr>
        <w:pStyle w:val="NoSpacing"/>
      </w:pPr>
      <w:r>
        <w:t>26 January 2019</w:t>
      </w:r>
      <w:bookmarkStart w:id="0" w:name="_GoBack"/>
      <w:bookmarkEnd w:id="0"/>
    </w:p>
    <w:sectPr w:rsidR="001D4174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DE6E5" w14:textId="77777777" w:rsidR="00E56F87" w:rsidRDefault="00E56F87" w:rsidP="00920DE3">
      <w:pPr>
        <w:spacing w:after="0" w:line="240" w:lineRule="auto"/>
      </w:pPr>
      <w:r>
        <w:separator/>
      </w:r>
    </w:p>
  </w:endnote>
  <w:endnote w:type="continuationSeparator" w:id="0">
    <w:p w14:paraId="00866535" w14:textId="77777777" w:rsidR="00E56F87" w:rsidRDefault="00E56F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59DB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60E62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15E2888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D820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EC621" w14:textId="77777777" w:rsidR="00E56F87" w:rsidRDefault="00E56F87" w:rsidP="00920DE3">
      <w:pPr>
        <w:spacing w:after="0" w:line="240" w:lineRule="auto"/>
      </w:pPr>
      <w:r>
        <w:separator/>
      </w:r>
    </w:p>
  </w:footnote>
  <w:footnote w:type="continuationSeparator" w:id="0">
    <w:p w14:paraId="1F0F9B02" w14:textId="77777777" w:rsidR="00E56F87" w:rsidRDefault="00E56F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CFAE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BC6C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E970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6F87"/>
    <w:rsid w:val="00120749"/>
    <w:rsid w:val="001D4174"/>
    <w:rsid w:val="00624CAE"/>
    <w:rsid w:val="00795C57"/>
    <w:rsid w:val="00920DE3"/>
    <w:rsid w:val="00C009D8"/>
    <w:rsid w:val="00CF53C8"/>
    <w:rsid w:val="00E47068"/>
    <w:rsid w:val="00E5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B45A"/>
  <w15:docId w15:val="{932EFC56-D198-472E-8FB8-C12FA626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56F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2013-10-08T20:16:00Z</dcterms:created>
  <dcterms:modified xsi:type="dcterms:W3CDTF">2019-01-26T15:24:00Z</dcterms:modified>
</cp:coreProperties>
</file>